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CCE8C" w14:textId="77777777" w:rsidR="004C591B" w:rsidRDefault="004C591B" w:rsidP="004C59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fl.1444)</w:t>
      </w:r>
    </w:p>
    <w:p w14:paraId="682C8CF3" w14:textId="77777777" w:rsidR="004C591B" w:rsidRDefault="004C591B" w:rsidP="004C59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0283A0B" w14:textId="77777777" w:rsidR="004C591B" w:rsidRDefault="004C591B" w:rsidP="004C591B">
      <w:pPr>
        <w:pStyle w:val="NoSpacing"/>
        <w:rPr>
          <w:rFonts w:cs="Times New Roman"/>
          <w:szCs w:val="24"/>
        </w:rPr>
      </w:pPr>
    </w:p>
    <w:p w14:paraId="724783D2" w14:textId="77777777" w:rsidR="004C591B" w:rsidRDefault="004C591B" w:rsidP="004C591B">
      <w:pPr>
        <w:pStyle w:val="NoSpacing"/>
        <w:rPr>
          <w:rFonts w:cs="Times New Roman"/>
          <w:szCs w:val="24"/>
        </w:rPr>
      </w:pPr>
    </w:p>
    <w:p w14:paraId="3C990899" w14:textId="77777777" w:rsidR="004C591B" w:rsidRDefault="004C591B" w:rsidP="004C59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 xml:space="preserve">He was ordained acolyte in the parish church of Bishop’s </w:t>
      </w:r>
      <w:proofErr w:type="spellStart"/>
      <w:r>
        <w:rPr>
          <w:rFonts w:cs="Times New Roman"/>
          <w:szCs w:val="24"/>
        </w:rPr>
        <w:t>Tawton</w:t>
      </w:r>
      <w:proofErr w:type="spellEnd"/>
      <w:r>
        <w:rPr>
          <w:rFonts w:cs="Times New Roman"/>
          <w:szCs w:val="24"/>
        </w:rPr>
        <w:t>, Devon.</w:t>
      </w:r>
    </w:p>
    <w:p w14:paraId="55EBB26B" w14:textId="77777777" w:rsidR="004C591B" w:rsidRDefault="004C591B" w:rsidP="004C591B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Register of Edmund Lacy, Bishop of Exeter 1420-55 part 4” </w:t>
      </w:r>
    </w:p>
    <w:p w14:paraId="4E288EBC" w14:textId="77777777" w:rsidR="004C591B" w:rsidRDefault="004C591B" w:rsidP="004C591B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p.197)</w:t>
      </w:r>
    </w:p>
    <w:p w14:paraId="04F8904D" w14:textId="77777777" w:rsidR="004C591B" w:rsidRDefault="004C591B" w:rsidP="004C591B">
      <w:pPr>
        <w:pStyle w:val="NoSpacing"/>
        <w:rPr>
          <w:rFonts w:cs="Times New Roman"/>
          <w:szCs w:val="24"/>
        </w:rPr>
      </w:pPr>
    </w:p>
    <w:p w14:paraId="4EC490D2" w14:textId="77777777" w:rsidR="004C591B" w:rsidRDefault="004C591B" w:rsidP="004C591B">
      <w:pPr>
        <w:pStyle w:val="NoSpacing"/>
        <w:rPr>
          <w:rFonts w:cs="Times New Roman"/>
          <w:szCs w:val="24"/>
        </w:rPr>
      </w:pPr>
    </w:p>
    <w:p w14:paraId="65F4A0A1" w14:textId="77777777" w:rsidR="004C591B" w:rsidRDefault="004C591B" w:rsidP="004C59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November 2023</w:t>
      </w:r>
    </w:p>
    <w:p w14:paraId="6243B963" w14:textId="74C3203E" w:rsidR="004C591B" w:rsidRPr="004C591B" w:rsidRDefault="004C591B" w:rsidP="004C591B">
      <w:pPr>
        <w:pStyle w:val="NoSpacing"/>
        <w:rPr>
          <w:rFonts w:cs="Times New Roman"/>
          <w:szCs w:val="24"/>
        </w:rPr>
      </w:pPr>
    </w:p>
    <w:p w14:paraId="6E899C8A" w14:textId="0CCBD9CD" w:rsidR="004C591B" w:rsidRPr="004C591B" w:rsidRDefault="004C591B" w:rsidP="004C591B">
      <w:pPr>
        <w:pStyle w:val="NoSpacing"/>
        <w:rPr>
          <w:rFonts w:cs="Times New Roman"/>
          <w:szCs w:val="24"/>
        </w:rPr>
      </w:pPr>
    </w:p>
    <w:p w14:paraId="078EF1A6" w14:textId="477E0804" w:rsidR="004C591B" w:rsidRPr="004C591B" w:rsidRDefault="004C591B" w:rsidP="004C591B">
      <w:pPr>
        <w:pStyle w:val="NoSpacing"/>
        <w:rPr>
          <w:rFonts w:cs="Times New Roman"/>
          <w:szCs w:val="24"/>
        </w:rPr>
      </w:pPr>
    </w:p>
    <w:p w14:paraId="428D461E" w14:textId="001E3035" w:rsidR="004C591B" w:rsidRPr="004C591B" w:rsidRDefault="004C591B" w:rsidP="009139A6">
      <w:pPr>
        <w:pStyle w:val="NoSpacing"/>
        <w:rPr>
          <w:rFonts w:cs="Times New Roman"/>
          <w:szCs w:val="24"/>
        </w:rPr>
      </w:pPr>
    </w:p>
    <w:sectPr w:rsidR="004C591B" w:rsidRPr="004C59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0A8FA" w14:textId="77777777" w:rsidR="004C591B" w:rsidRDefault="004C591B" w:rsidP="009139A6">
      <w:r>
        <w:separator/>
      </w:r>
    </w:p>
  </w:endnote>
  <w:endnote w:type="continuationSeparator" w:id="0">
    <w:p w14:paraId="593036FD" w14:textId="77777777" w:rsidR="004C591B" w:rsidRDefault="004C59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2D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E3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2A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BFD9C" w14:textId="77777777" w:rsidR="004C591B" w:rsidRDefault="004C591B" w:rsidP="009139A6">
      <w:r>
        <w:separator/>
      </w:r>
    </w:p>
  </w:footnote>
  <w:footnote w:type="continuationSeparator" w:id="0">
    <w:p w14:paraId="786EFDB7" w14:textId="77777777" w:rsidR="004C591B" w:rsidRDefault="004C59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BB8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16E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CB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1B"/>
    <w:rsid w:val="000666E0"/>
    <w:rsid w:val="00155178"/>
    <w:rsid w:val="002510B7"/>
    <w:rsid w:val="003D631A"/>
    <w:rsid w:val="004C591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7CC7D"/>
  <w15:chartTrackingRefBased/>
  <w15:docId w15:val="{C79F867E-12F7-408C-AB71-A0BD45D06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2023-11-06T16:24:00Z</dcterms:created>
  <dcterms:modified xsi:type="dcterms:W3CDTF">2023-11-06T17:52:00Z</dcterms:modified>
</cp:coreProperties>
</file>